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64B4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Gilbert SHOTILWORTH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1473337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Whalley, Lancashire. Gentleman.</w:t>
      </w:r>
    </w:p>
    <w:p w14:paraId="5384BF6A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</w:p>
    <w:p w14:paraId="26B017DB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</w:p>
    <w:p w14:paraId="4C8FF7F0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Christopher Parsons, clerk(q.v.), brought a plaint of trespass, taking and</w:t>
      </w:r>
    </w:p>
    <w:p w14:paraId="4A2781B0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assault against him and at least 32 others.</w:t>
      </w:r>
    </w:p>
    <w:p w14:paraId="68A70C0F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B869475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</w:p>
    <w:p w14:paraId="24FA33C2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</w:p>
    <w:p w14:paraId="2DA058A4" w14:textId="77777777" w:rsidR="0069357F" w:rsidRDefault="0069357F" w:rsidP="0069357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721DBA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2AD43" w14:textId="77777777" w:rsidR="0069357F" w:rsidRDefault="0069357F" w:rsidP="009139A6">
      <w:r>
        <w:separator/>
      </w:r>
    </w:p>
  </w:endnote>
  <w:endnote w:type="continuationSeparator" w:id="0">
    <w:p w14:paraId="56A5F6C6" w14:textId="77777777" w:rsidR="0069357F" w:rsidRDefault="006935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BFE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D1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FB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AE6CB" w14:textId="77777777" w:rsidR="0069357F" w:rsidRDefault="0069357F" w:rsidP="009139A6">
      <w:r>
        <w:separator/>
      </w:r>
    </w:p>
  </w:footnote>
  <w:footnote w:type="continuationSeparator" w:id="0">
    <w:p w14:paraId="2228BC68" w14:textId="77777777" w:rsidR="0069357F" w:rsidRDefault="006935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3D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F1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F2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57F"/>
    <w:rsid w:val="000666E0"/>
    <w:rsid w:val="002510B7"/>
    <w:rsid w:val="005C130B"/>
    <w:rsid w:val="0069357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D5506"/>
  <w15:chartTrackingRefBased/>
  <w15:docId w15:val="{A8131BDE-3E01-417B-A89F-8D898E3C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35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2022-12-19T10:57:00Z</dcterms:created>
  <dcterms:modified xsi:type="dcterms:W3CDTF">2022-12-19T10:58:00Z</dcterms:modified>
</cp:coreProperties>
</file>